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294DF" w14:textId="77777777" w:rsidR="0006122B" w:rsidRDefault="0006122B" w:rsidP="00061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FERROUR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A61F67" w14:textId="77777777" w:rsidR="0006122B" w:rsidRDefault="0006122B" w:rsidP="00061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Cromwell, Nottinghamshire. Husbandman.</w:t>
      </w:r>
    </w:p>
    <w:p w14:paraId="310F9DF1" w14:textId="77777777" w:rsidR="0006122B" w:rsidRDefault="0006122B" w:rsidP="0006122B">
      <w:pPr>
        <w:rPr>
          <w:rFonts w:ascii="Times New Roman" w:hAnsi="Times New Roman" w:cs="Times New Roman"/>
        </w:rPr>
      </w:pPr>
    </w:p>
    <w:p w14:paraId="3F2AF321" w14:textId="77777777" w:rsidR="0006122B" w:rsidRDefault="0006122B" w:rsidP="0006122B">
      <w:pPr>
        <w:rPr>
          <w:rFonts w:ascii="Times New Roman" w:hAnsi="Times New Roman" w:cs="Times New Roman"/>
        </w:rPr>
      </w:pPr>
    </w:p>
    <w:p w14:paraId="6DBE04E3" w14:textId="77777777" w:rsidR="0006122B" w:rsidRDefault="0006122B" w:rsidP="00061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Robertson(q.v.) brought a plaint of assault of a servant against him.</w:t>
      </w:r>
    </w:p>
    <w:p w14:paraId="2DCE78BE" w14:textId="77777777" w:rsidR="0006122B" w:rsidRDefault="0006122B" w:rsidP="00061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4FAE9A9" w14:textId="77777777" w:rsidR="0006122B" w:rsidRDefault="0006122B" w:rsidP="0006122B">
      <w:pPr>
        <w:rPr>
          <w:rFonts w:ascii="Times New Roman" w:hAnsi="Times New Roman" w:cs="Times New Roman"/>
        </w:rPr>
      </w:pPr>
    </w:p>
    <w:p w14:paraId="08E2F408" w14:textId="77777777" w:rsidR="0006122B" w:rsidRDefault="0006122B" w:rsidP="0006122B">
      <w:pPr>
        <w:rPr>
          <w:rFonts w:ascii="Times New Roman" w:hAnsi="Times New Roman" w:cs="Times New Roman"/>
        </w:rPr>
      </w:pPr>
    </w:p>
    <w:p w14:paraId="05B87F26" w14:textId="77777777" w:rsidR="0006122B" w:rsidRDefault="0006122B" w:rsidP="00061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2148D556" w14:textId="77777777" w:rsidR="006B2F86" w:rsidRPr="00E71FC3" w:rsidRDefault="000612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A7E61" w14:textId="77777777" w:rsidR="0006122B" w:rsidRDefault="0006122B" w:rsidP="00E71FC3">
      <w:r>
        <w:separator/>
      </w:r>
    </w:p>
  </w:endnote>
  <w:endnote w:type="continuationSeparator" w:id="0">
    <w:p w14:paraId="508A769A" w14:textId="77777777" w:rsidR="0006122B" w:rsidRDefault="000612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5C3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CFF11" w14:textId="77777777" w:rsidR="0006122B" w:rsidRDefault="0006122B" w:rsidP="00E71FC3">
      <w:r>
        <w:separator/>
      </w:r>
    </w:p>
  </w:footnote>
  <w:footnote w:type="continuationSeparator" w:id="0">
    <w:p w14:paraId="5F426DA1" w14:textId="77777777" w:rsidR="0006122B" w:rsidRDefault="000612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2B"/>
    <w:rsid w:val="000612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320B7"/>
  <w15:chartTrackingRefBased/>
  <w15:docId w15:val="{93171E25-4980-4A40-A904-897D43DC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12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12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2018-11-30T22:19:00Z</dcterms:created>
  <dcterms:modified xsi:type="dcterms:W3CDTF">2018-11-30T22:19:00Z</dcterms:modified>
</cp:coreProperties>
</file>